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A2E22" w14:textId="77777777" w:rsidR="003249B3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Marmaduke AMPILFORD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4D188B45" w14:textId="77777777" w:rsidR="003249B3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 of Byland Abbey.</w:t>
      </w:r>
    </w:p>
    <w:p w14:paraId="41A3A365" w14:textId="77777777" w:rsidR="003249B3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C01E8D" w14:textId="77777777" w:rsidR="003249B3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60DE4B" w14:textId="77777777" w:rsidR="003249B3" w:rsidRPr="00FF328A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>He was ordained acolyte in in the conventual church of Holy Trinity Priory,</w:t>
      </w:r>
    </w:p>
    <w:p w14:paraId="353C9945" w14:textId="77777777" w:rsidR="003249B3" w:rsidRPr="00FF328A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70D0C47B" w14:textId="77777777" w:rsidR="003249B3" w:rsidRPr="00FF328A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140E896A" w14:textId="77777777" w:rsidR="003249B3" w:rsidRPr="00FF328A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BA5C30" w14:textId="77777777" w:rsidR="003249B3" w:rsidRPr="00FF328A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6F4526" w14:textId="77777777" w:rsidR="003249B3" w:rsidRPr="00FF328A" w:rsidRDefault="003249B3" w:rsidP="00324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25 August 2021</w:t>
      </w:r>
    </w:p>
    <w:p w14:paraId="00C0A906" w14:textId="1BBCA6FD" w:rsidR="00BA00AB" w:rsidRPr="003249B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249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2C75" w14:textId="77777777" w:rsidR="003249B3" w:rsidRDefault="003249B3" w:rsidP="009139A6">
      <w:r>
        <w:separator/>
      </w:r>
    </w:p>
  </w:endnote>
  <w:endnote w:type="continuationSeparator" w:id="0">
    <w:p w14:paraId="76B9A201" w14:textId="77777777" w:rsidR="003249B3" w:rsidRDefault="003249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A3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F3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61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108EB" w14:textId="77777777" w:rsidR="003249B3" w:rsidRDefault="003249B3" w:rsidP="009139A6">
      <w:r>
        <w:separator/>
      </w:r>
    </w:p>
  </w:footnote>
  <w:footnote w:type="continuationSeparator" w:id="0">
    <w:p w14:paraId="60C53D6A" w14:textId="77777777" w:rsidR="003249B3" w:rsidRDefault="003249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7FE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FA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8FD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B3"/>
    <w:rsid w:val="000666E0"/>
    <w:rsid w:val="002510B7"/>
    <w:rsid w:val="003249B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FCDA2"/>
  <w15:chartTrackingRefBased/>
  <w15:docId w15:val="{2DAC1BA7-FF76-4481-88F0-B2D31BBB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2021-08-25T14:27:00Z</dcterms:created>
  <dcterms:modified xsi:type="dcterms:W3CDTF">2021-08-25T14:29:00Z</dcterms:modified>
</cp:coreProperties>
</file>